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158277DF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0C565E">
        <w:rPr>
          <w:rFonts w:asciiTheme="minorHAnsi" w:hAnsiTheme="minorHAnsi" w:cstheme="minorHAnsi"/>
          <w:sz w:val="18"/>
          <w:szCs w:val="18"/>
        </w:rPr>
        <w:t>4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EEC2D" w14:textId="77777777" w:rsidR="0097329D" w:rsidRDefault="0097329D" w:rsidP="00BB5C4F">
      <w:r>
        <w:separator/>
      </w:r>
    </w:p>
  </w:endnote>
  <w:endnote w:type="continuationSeparator" w:id="0">
    <w:p w14:paraId="68D3386C" w14:textId="77777777" w:rsidR="0097329D" w:rsidRDefault="0097329D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E47EF" w14:textId="77777777" w:rsidR="0097329D" w:rsidRDefault="0097329D" w:rsidP="00BB5C4F">
      <w:r>
        <w:separator/>
      </w:r>
    </w:p>
  </w:footnote>
  <w:footnote w:type="continuationSeparator" w:id="0">
    <w:p w14:paraId="40FD29B7" w14:textId="77777777" w:rsidR="0097329D" w:rsidRDefault="0097329D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2E63E" w14:textId="60E83BBA" w:rsidR="007B6E7C" w:rsidRPr="007B6E7C" w:rsidRDefault="007B6E7C" w:rsidP="007B6E7C">
    <w:pPr>
      <w:pStyle w:val="Glava"/>
      <w:jc w:val="center"/>
      <w:rPr>
        <w:rFonts w:ascii="Calibri" w:hAnsi="Calibri" w:cs="Calibri"/>
        <w:color w:val="006A8E"/>
        <w:sz w:val="24"/>
      </w:rPr>
    </w:pPr>
    <w:r w:rsidRPr="007B6E7C">
      <w:rPr>
        <w:rFonts w:ascii="Calibri" w:hAnsi="Calibri" w:cs="Calibri"/>
        <w:color w:val="006A8E"/>
        <w:sz w:val="24"/>
      </w:rPr>
      <w:t>DVOJEZIČNA OSNOVNA ŠOLA DOBROVNIK</w:t>
    </w:r>
  </w:p>
  <w:p w14:paraId="3FC7B5A9" w14:textId="77777777" w:rsidR="007B6E7C" w:rsidRPr="007B6E7C" w:rsidRDefault="007B6E7C" w:rsidP="007B6E7C">
    <w:pPr>
      <w:pStyle w:val="Glava"/>
      <w:jc w:val="center"/>
      <w:rPr>
        <w:rFonts w:ascii="Calibri" w:hAnsi="Calibri" w:cs="Calibri"/>
        <w:color w:val="006A8E"/>
        <w:sz w:val="24"/>
      </w:rPr>
    </w:pPr>
    <w:r w:rsidRPr="007B6E7C">
      <w:rPr>
        <w:rFonts w:ascii="Calibri" w:hAnsi="Calibri" w:cs="Calibri"/>
        <w:color w:val="006A8E"/>
        <w:sz w:val="24"/>
      </w:rPr>
      <w:t>Kétnyelvű Általános Iskola Dobronak</w:t>
    </w:r>
  </w:p>
  <w:p w14:paraId="6B90E5C4" w14:textId="77777777" w:rsidR="007B6E7C" w:rsidRPr="007B6E7C" w:rsidRDefault="007B6E7C" w:rsidP="007B6E7C">
    <w:pPr>
      <w:pStyle w:val="Glava"/>
      <w:jc w:val="center"/>
      <w:rPr>
        <w:rFonts w:ascii="Calibri" w:hAnsi="Calibri" w:cs="Calibri"/>
        <w:color w:val="006A8E"/>
        <w:sz w:val="24"/>
      </w:rPr>
    </w:pPr>
    <w:r w:rsidRPr="007B6E7C">
      <w:rPr>
        <w:rFonts w:ascii="Calibri" w:hAnsi="Calibri" w:cs="Calibri"/>
        <w:color w:val="006A8E"/>
        <w:sz w:val="24"/>
      </w:rPr>
      <w:t>Dobrovnik-Dobronak 266j</w:t>
    </w:r>
  </w:p>
  <w:p w14:paraId="4B5F8B70" w14:textId="30CB7415" w:rsidR="006B67EC" w:rsidRPr="00D532AD" w:rsidRDefault="007B6E7C" w:rsidP="007B6E7C">
    <w:pPr>
      <w:pStyle w:val="Glava"/>
      <w:jc w:val="center"/>
    </w:pPr>
    <w:r w:rsidRPr="007B6E7C">
      <w:rPr>
        <w:rFonts w:ascii="Calibri" w:hAnsi="Calibri" w:cs="Calibri"/>
        <w:color w:val="006A8E"/>
        <w:sz w:val="24"/>
      </w:rPr>
      <w:t>9223 Dobrovnik-Dobronak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6362B"/>
    <w:rsid w:val="00071B16"/>
    <w:rsid w:val="000A1A5B"/>
    <w:rsid w:val="000C565E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349B2"/>
    <w:rsid w:val="00250392"/>
    <w:rsid w:val="0028526B"/>
    <w:rsid w:val="0029227B"/>
    <w:rsid w:val="002B0D99"/>
    <w:rsid w:val="002C0549"/>
    <w:rsid w:val="002D6290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07772"/>
    <w:rsid w:val="00413C63"/>
    <w:rsid w:val="0044020B"/>
    <w:rsid w:val="00470827"/>
    <w:rsid w:val="004B45F9"/>
    <w:rsid w:val="004D4EC4"/>
    <w:rsid w:val="00500445"/>
    <w:rsid w:val="00511D99"/>
    <w:rsid w:val="00521826"/>
    <w:rsid w:val="00522FDF"/>
    <w:rsid w:val="005376C1"/>
    <w:rsid w:val="00567CF9"/>
    <w:rsid w:val="005824C0"/>
    <w:rsid w:val="00597C9A"/>
    <w:rsid w:val="005A525C"/>
    <w:rsid w:val="005C7FC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B6E7C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0F90"/>
    <w:rsid w:val="00962BBF"/>
    <w:rsid w:val="0097329D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B5C4F"/>
    <w:rsid w:val="00BB60C3"/>
    <w:rsid w:val="00BE2DAB"/>
    <w:rsid w:val="00C71C7C"/>
    <w:rsid w:val="00C81B9A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532AD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24693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2022-10-19T08:40:00Z</dcterms:created>
  <dcterms:modified xsi:type="dcterms:W3CDTF">2023-01-13T07:37:00Z</dcterms:modified>
  <cp:contentStatus/>
</cp:coreProperties>
</file>